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46740" w14:textId="34A04318" w:rsidR="00F21200" w:rsidRDefault="00F21200" w:rsidP="00F212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SCHETER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(fl.141</w:t>
      </w:r>
      <w:r>
        <w:rPr>
          <w:rFonts w:cs="Times New Roman"/>
          <w:szCs w:val="24"/>
        </w:rPr>
        <w:t>9</w:t>
      </w:r>
      <w:r>
        <w:rPr>
          <w:rFonts w:cs="Times New Roman"/>
          <w:szCs w:val="24"/>
        </w:rPr>
        <w:t>)</w:t>
      </w:r>
    </w:p>
    <w:p w14:paraId="1549E34A" w14:textId="77777777" w:rsidR="00F21200" w:rsidRDefault="00F21200" w:rsidP="00F212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4EA13A9D" w14:textId="77777777" w:rsidR="00F21200" w:rsidRDefault="00F21200" w:rsidP="00F21200">
      <w:pPr>
        <w:pStyle w:val="NoSpacing"/>
        <w:rPr>
          <w:rFonts w:cs="Times New Roman"/>
          <w:szCs w:val="24"/>
        </w:rPr>
      </w:pPr>
    </w:p>
    <w:p w14:paraId="1A5283BC" w14:textId="77777777" w:rsidR="00F21200" w:rsidRDefault="00F21200" w:rsidP="00F21200">
      <w:pPr>
        <w:pStyle w:val="NoSpacing"/>
        <w:rPr>
          <w:rFonts w:cs="Times New Roman"/>
          <w:szCs w:val="24"/>
        </w:rPr>
      </w:pPr>
    </w:p>
    <w:p w14:paraId="6A948FF2" w14:textId="56F127FC" w:rsidR="00F21200" w:rsidRDefault="00F21200" w:rsidP="00F212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Apr.1419</w:t>
      </w:r>
      <w:r>
        <w:rPr>
          <w:rFonts w:cs="Times New Roman"/>
          <w:szCs w:val="24"/>
        </w:rPr>
        <w:tab/>
        <w:t>He was ordained to his first tonsure.</w:t>
      </w:r>
    </w:p>
    <w:p w14:paraId="60633025" w14:textId="66092E79" w:rsidR="00F21200" w:rsidRDefault="00F21200" w:rsidP="00F212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 436 and 42</w:t>
      </w:r>
      <w:r>
        <w:rPr>
          <w:rFonts w:cs="Times New Roman"/>
          <w:szCs w:val="24"/>
        </w:rPr>
        <w:t>8</w:t>
      </w:r>
      <w:r>
        <w:rPr>
          <w:rFonts w:cs="Times New Roman"/>
          <w:szCs w:val="24"/>
        </w:rPr>
        <w:t>)</w:t>
      </w:r>
    </w:p>
    <w:p w14:paraId="583AF799" w14:textId="77777777" w:rsidR="00F21200" w:rsidRDefault="00F21200" w:rsidP="00F21200">
      <w:pPr>
        <w:pStyle w:val="NoSpacing"/>
        <w:rPr>
          <w:rFonts w:cs="Times New Roman"/>
          <w:szCs w:val="24"/>
        </w:rPr>
      </w:pPr>
    </w:p>
    <w:p w14:paraId="69398198" w14:textId="77777777" w:rsidR="00F21200" w:rsidRDefault="00F21200" w:rsidP="00F21200">
      <w:pPr>
        <w:pStyle w:val="NoSpacing"/>
        <w:rPr>
          <w:rFonts w:cs="Times New Roman"/>
          <w:szCs w:val="24"/>
        </w:rPr>
      </w:pPr>
    </w:p>
    <w:p w14:paraId="5E2D9C54" w14:textId="77777777" w:rsidR="00F21200" w:rsidRPr="00D1153B" w:rsidRDefault="00F21200" w:rsidP="00F212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2022</w:t>
      </w:r>
    </w:p>
    <w:p w14:paraId="2B174D1B" w14:textId="16D322E0" w:rsidR="00BA00AB" w:rsidRPr="00F21200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F212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E57D" w14:textId="77777777" w:rsidR="00F21200" w:rsidRDefault="00F21200" w:rsidP="009139A6">
      <w:r>
        <w:separator/>
      </w:r>
    </w:p>
  </w:endnote>
  <w:endnote w:type="continuationSeparator" w:id="0">
    <w:p w14:paraId="71A9C5D9" w14:textId="77777777" w:rsidR="00F21200" w:rsidRDefault="00F212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031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50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25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5C6F9" w14:textId="77777777" w:rsidR="00F21200" w:rsidRDefault="00F21200" w:rsidP="009139A6">
      <w:r>
        <w:separator/>
      </w:r>
    </w:p>
  </w:footnote>
  <w:footnote w:type="continuationSeparator" w:id="0">
    <w:p w14:paraId="083035C4" w14:textId="77777777" w:rsidR="00F21200" w:rsidRDefault="00F212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875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767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4EE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20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120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5D0BE"/>
  <w15:chartTrackingRefBased/>
  <w15:docId w15:val="{47C55CE3-5EAE-43D1-8953-623E9442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2022-11-29T10:54:00Z</dcterms:created>
  <dcterms:modified xsi:type="dcterms:W3CDTF">2022-11-29T10:55:00Z</dcterms:modified>
</cp:coreProperties>
</file>